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624"/>
        <w:tblW w:w="15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2"/>
        <w:gridCol w:w="1986"/>
        <w:gridCol w:w="567"/>
        <w:gridCol w:w="4394"/>
        <w:gridCol w:w="1134"/>
        <w:gridCol w:w="2268"/>
        <w:gridCol w:w="1985"/>
        <w:gridCol w:w="1701"/>
        <w:gridCol w:w="823"/>
      </w:tblGrid>
      <w:tr w:rsidR="00B948B7" w:rsidRPr="00040116">
        <w:trPr>
          <w:trHeight w:val="1556"/>
        </w:trPr>
        <w:tc>
          <w:tcPr>
            <w:tcW w:w="532" w:type="dxa"/>
          </w:tcPr>
          <w:p w:rsidR="00B948B7" w:rsidRPr="00040116" w:rsidRDefault="00B948B7" w:rsidP="00040116">
            <w:pPr>
              <w:pStyle w:val="Heading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86" w:type="dxa"/>
          </w:tcPr>
          <w:p w:rsidR="00B948B7" w:rsidRPr="00040116" w:rsidRDefault="00B948B7" w:rsidP="00040116">
            <w:pPr>
              <w:pStyle w:val="NoSpacing"/>
            </w:pPr>
            <w:r w:rsidRPr="00040116">
              <w:t>Дарсил тема</w:t>
            </w:r>
          </w:p>
          <w:p w:rsidR="00B948B7" w:rsidRPr="00040116" w:rsidRDefault="00B948B7" w:rsidP="00040116">
            <w:pPr>
              <w:pStyle w:val="NoSpacing"/>
            </w:pPr>
            <w:r w:rsidRPr="00040116">
              <w:t>1 класс  Авар калам А.Г.Х</w:t>
            </w:r>
            <w:r w:rsidRPr="00040116">
              <w:rPr>
                <w:lang w:val="en-US"/>
              </w:rPr>
              <w:t>I</w:t>
            </w:r>
            <w:r w:rsidRPr="00040116">
              <w:t>амзатов(101 саг</w:t>
            </w:r>
            <w:r w:rsidRPr="00040116">
              <w:rPr>
                <w:lang w:val="en-US"/>
              </w:rPr>
              <w:t>I</w:t>
            </w:r>
            <w:r w:rsidRPr="00040116">
              <w:t>ат)</w:t>
            </w:r>
          </w:p>
        </w:tc>
        <w:tc>
          <w:tcPr>
            <w:tcW w:w="567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С-т</w:t>
            </w:r>
          </w:p>
        </w:tc>
        <w:tc>
          <w:tcPr>
            <w:tcW w:w="4394" w:type="dxa"/>
          </w:tcPr>
          <w:p w:rsidR="00B948B7" w:rsidRPr="00040116" w:rsidRDefault="00B948B7" w:rsidP="00040116">
            <w:pPr>
              <w:pStyle w:val="Heading2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Словарияб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134" w:type="dxa"/>
          </w:tcPr>
          <w:p w:rsidR="00B948B7" w:rsidRPr="00040116" w:rsidRDefault="00B948B7" w:rsidP="00040116">
            <w:pPr>
              <w:pStyle w:val="Heading2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Такрар гьаби</w:t>
            </w:r>
          </w:p>
        </w:tc>
        <w:tc>
          <w:tcPr>
            <w:tcW w:w="2268" w:type="dxa"/>
          </w:tcPr>
          <w:p w:rsidR="00B948B7" w:rsidRPr="00040116" w:rsidRDefault="00B948B7" w:rsidP="00040116">
            <w:pPr>
              <w:pStyle w:val="Heading2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Дарсил алатал</w:t>
            </w:r>
          </w:p>
        </w:tc>
        <w:tc>
          <w:tcPr>
            <w:tcW w:w="1985" w:type="dxa"/>
          </w:tcPr>
          <w:p w:rsidR="00B948B7" w:rsidRPr="00040116" w:rsidRDefault="00B948B7" w:rsidP="00040116">
            <w:pPr>
              <w:pStyle w:val="Heading2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алдохъабазда лъазе ва бажаризе ккола</w:t>
            </w:r>
          </w:p>
        </w:tc>
        <w:tc>
          <w:tcPr>
            <w:tcW w:w="1701" w:type="dxa"/>
          </w:tcPr>
          <w:p w:rsidR="00B948B7" w:rsidRPr="00040116" w:rsidRDefault="00B948B7" w:rsidP="00040116">
            <w:pPr>
              <w:pStyle w:val="Heading2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Рокъобе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823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Къ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о-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401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</w:t>
            </w:r>
            <w:r w:rsidRPr="000401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</w:tr>
      <w:tr w:rsidR="00B948B7" w:rsidRPr="00040116">
        <w:trPr>
          <w:trHeight w:val="446"/>
        </w:trPr>
        <w:tc>
          <w:tcPr>
            <w:tcW w:w="532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17365D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1</w:t>
            </w:r>
          </w:p>
        </w:tc>
        <w:tc>
          <w:tcPr>
            <w:tcW w:w="1986" w:type="dxa"/>
          </w:tcPr>
          <w:p w:rsidR="00B948B7" w:rsidRPr="00040116" w:rsidRDefault="00B948B7" w:rsidP="00040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B948B7" w:rsidRPr="00040116" w:rsidRDefault="00B948B7" w:rsidP="00040116">
            <w:pPr>
              <w:spacing w:after="0" w:line="240" w:lineRule="auto"/>
              <w:ind w:firstLine="7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B948B7" w:rsidRPr="00040116" w:rsidRDefault="00B948B7" w:rsidP="00040116">
            <w:pPr>
              <w:spacing w:after="0" w:line="240" w:lineRule="auto"/>
              <w:ind w:firstLine="7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B948B7" w:rsidRPr="00040116" w:rsidRDefault="00B948B7" w:rsidP="00040116">
            <w:pPr>
              <w:spacing w:after="0" w:line="240" w:lineRule="auto"/>
              <w:ind w:firstLine="7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B948B7" w:rsidRPr="00040116" w:rsidRDefault="00B948B7" w:rsidP="00040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B948B7" w:rsidRPr="00040116" w:rsidRDefault="00B948B7" w:rsidP="00040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23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B948B7" w:rsidRPr="00040116">
        <w:trPr>
          <w:trHeight w:val="1371"/>
        </w:trPr>
        <w:tc>
          <w:tcPr>
            <w:tcW w:w="532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17365D"/>
                <w:sz w:val="24"/>
                <w:szCs w:val="24"/>
                <w:lang w:val="en-US"/>
              </w:rPr>
            </w:pPr>
            <w:r w:rsidRPr="00040116">
              <w:rPr>
                <w:rFonts w:ascii="Times New Roman" w:hAnsi="Times New Roman" w:cs="Times New Roman"/>
                <w:color w:val="17365D"/>
                <w:sz w:val="24"/>
                <w:szCs w:val="24"/>
                <w:lang w:val="en-US"/>
              </w:rPr>
              <w:t>1</w:t>
            </w:r>
          </w:p>
        </w:tc>
        <w:tc>
          <w:tcPr>
            <w:tcW w:w="1986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Лъай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хъвай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гьаби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                 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Салам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кьей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                                 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Къо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мех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лъик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 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гьаби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    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Wingdings" w:char="F049"/>
            </w:r>
          </w:p>
        </w:tc>
        <w:tc>
          <w:tcPr>
            <w:tcW w:w="567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Ассаламу 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алайкум,рорч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ами, дида, дуда, ц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ар,суал,жаваб,къо-мех лъик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,щиб х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ал бугеб?,лъик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 xml:space="preserve"> вуго(йиго), сахлъи,иш,нух бит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аги,сордо лъик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1134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Компьютер, диск</w:t>
            </w:r>
          </w:p>
        </w:tc>
        <w:tc>
          <w:tcPr>
            <w:tcW w:w="1985" w:type="dxa"/>
            <w:vMerge w:val="restart"/>
            <w:tcBorders>
              <w:bottom w:val="nil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984806"/>
                <w:sz w:val="24"/>
                <w:szCs w:val="24"/>
              </w:rPr>
            </w:pP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984806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Суратаздасан гьит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 xml:space="preserve">иналго 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984806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текстал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984806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( цо чанго предложениялдасан г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уц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арал)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984806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 xml:space="preserve">  рицине бажари,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984806"/>
                <w:sz w:val="24"/>
                <w:szCs w:val="24"/>
              </w:rPr>
            </w:pPr>
          </w:p>
        </w:tc>
        <w:tc>
          <w:tcPr>
            <w:tcW w:w="1701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1126"/>
        </w:trPr>
        <w:tc>
          <w:tcPr>
            <w:tcW w:w="532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17365D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2</w:t>
            </w:r>
          </w:p>
        </w:tc>
        <w:tc>
          <w:tcPr>
            <w:tcW w:w="1986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Школа. Нижер класс. гь.101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исаб</w:t>
            </w:r>
          </w:p>
        </w:tc>
        <w:tc>
          <w:tcPr>
            <w:tcW w:w="567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Школа,лъимал,дарсал,</w:t>
            </w:r>
          </w:p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угьдул, муг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алим, класс,доска, мел, ц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алдохъаби,карточкаби</w:t>
            </w:r>
          </w:p>
        </w:tc>
        <w:tc>
          <w:tcPr>
            <w:tcW w:w="1134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Суратал, цифрабазул презентация</w:t>
            </w:r>
          </w:p>
        </w:tc>
        <w:tc>
          <w:tcPr>
            <w:tcW w:w="1985" w:type="dxa"/>
            <w:vMerge/>
            <w:tcBorders>
              <w:bottom w:val="nil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984806"/>
                <w:sz w:val="24"/>
                <w:szCs w:val="24"/>
              </w:rPr>
            </w:pPr>
          </w:p>
        </w:tc>
        <w:tc>
          <w:tcPr>
            <w:tcW w:w="1701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1134"/>
        </w:trPr>
        <w:tc>
          <w:tcPr>
            <w:tcW w:w="532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17365D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3</w:t>
            </w:r>
          </w:p>
        </w:tc>
        <w:tc>
          <w:tcPr>
            <w:tcW w:w="1986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алул алатал</w:t>
            </w:r>
          </w:p>
        </w:tc>
        <w:tc>
          <w:tcPr>
            <w:tcW w:w="567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ехь,парта,бак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,тетрадь, ручка, къалам,къалмал, къалантар, сак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 xml:space="preserve">,релъаби, портфель,альбом, </w:t>
            </w:r>
          </w:p>
        </w:tc>
        <w:tc>
          <w:tcPr>
            <w:tcW w:w="1134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  <w:p w:rsidR="00B948B7" w:rsidRPr="00040116" w:rsidRDefault="00B948B7" w:rsidP="00040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ехь, 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алул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алатал</w:t>
            </w:r>
          </w:p>
        </w:tc>
        <w:tc>
          <w:tcPr>
            <w:tcW w:w="1985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984806"/>
                <w:sz w:val="24"/>
                <w:szCs w:val="24"/>
              </w:rPr>
            </w:pPr>
          </w:p>
        </w:tc>
        <w:tc>
          <w:tcPr>
            <w:tcW w:w="1701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Сурат бахъизе</w:t>
            </w:r>
          </w:p>
        </w:tc>
        <w:tc>
          <w:tcPr>
            <w:tcW w:w="823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48B7" w:rsidRPr="00040116">
        <w:trPr>
          <w:trHeight w:val="2534"/>
        </w:trPr>
        <w:tc>
          <w:tcPr>
            <w:tcW w:w="532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17365D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4</w:t>
            </w:r>
          </w:p>
        </w:tc>
        <w:tc>
          <w:tcPr>
            <w:tcW w:w="1986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алдохъанасул къо,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гь.86-87</w:t>
            </w:r>
          </w:p>
        </w:tc>
        <w:tc>
          <w:tcPr>
            <w:tcW w:w="567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Саг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ат 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убарабго,бусен, регизе, кьижизе рахине, 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аде рахъине, бак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аризе, берк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ал сал чуризе,кваназе,рет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елрчуризе,г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ует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изе,х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азе</w:t>
            </w:r>
          </w:p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дарсал гьаризе,рукъ ,къандалъо, юргъан,футбол,къват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ал</w:t>
            </w:r>
          </w:p>
        </w:tc>
        <w:tc>
          <w:tcPr>
            <w:tcW w:w="1134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алул къайи</w:t>
            </w:r>
          </w:p>
        </w:tc>
        <w:tc>
          <w:tcPr>
            <w:tcW w:w="2268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суратал,саг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ат</w:t>
            </w:r>
          </w:p>
        </w:tc>
        <w:tc>
          <w:tcPr>
            <w:tcW w:w="1985" w:type="dxa"/>
            <w:vMerge w:val="restart"/>
            <w:tcBorders>
              <w:top w:val="nil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</w:pP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пихъазда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  <w:t xml:space="preserve">, 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бат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и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  <w:t>-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бат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иял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  <w:t xml:space="preserve"> 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аг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алабазда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  <w:t xml:space="preserve"> 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рет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ел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  <w:t>-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хьиталда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  <w:t xml:space="preserve"> 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ц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арал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  <w:t xml:space="preserve"> 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лъай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</w:pP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хъизаналъул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  <w:t xml:space="preserve"> 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агьлуялда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  <w:t xml:space="preserve"> 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ва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  <w:t xml:space="preserve"> 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г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агарлъиялда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  <w:t xml:space="preserve">  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ц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арал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  <w:t xml:space="preserve"> 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лъай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</w:pP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маг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арул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  <w:t xml:space="preserve"> 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мац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алда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  <w:t xml:space="preserve"> 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расанк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абазда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  <w:t xml:space="preserve"> 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ц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арал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  <w:t xml:space="preserve"> 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лъай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  <w:t>,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</w:pP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ц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алул алатазда ц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арал лъай</w:t>
            </w:r>
          </w:p>
        </w:tc>
        <w:tc>
          <w:tcPr>
            <w:tcW w:w="1701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1267"/>
        </w:trPr>
        <w:tc>
          <w:tcPr>
            <w:tcW w:w="532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17365D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4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17365D"/>
                <w:sz w:val="24"/>
                <w:szCs w:val="24"/>
              </w:rPr>
            </w:pP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17365D"/>
                <w:sz w:val="24"/>
                <w:szCs w:val="24"/>
              </w:rPr>
            </w:pP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17365D"/>
                <w:sz w:val="24"/>
                <w:szCs w:val="24"/>
                <w:lang w:val="en-US"/>
              </w:rPr>
            </w:pPr>
          </w:p>
        </w:tc>
        <w:tc>
          <w:tcPr>
            <w:tcW w:w="1986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Нижер шагьар ва къват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Шагьар,тахшагьар,Гъизилюрт,Мах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ачхъала, къват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ал,къват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,рукъзал,минаби,парк,фонтан,вокзал,базар</w:t>
            </w:r>
          </w:p>
        </w:tc>
        <w:tc>
          <w:tcPr>
            <w:tcW w:w="1134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алдохъанасул къо</w:t>
            </w:r>
          </w:p>
        </w:tc>
        <w:tc>
          <w:tcPr>
            <w:tcW w:w="2268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Суратазул презентация</w:t>
            </w:r>
          </w:p>
        </w:tc>
        <w:tc>
          <w:tcPr>
            <w:tcW w:w="1985" w:type="dxa"/>
            <w:vMerge/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Сурат бахъизе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466"/>
        </w:trPr>
        <w:tc>
          <w:tcPr>
            <w:tcW w:w="532" w:type="dxa"/>
            <w:tcBorders>
              <w:top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17365D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5</w:t>
            </w:r>
          </w:p>
        </w:tc>
        <w:tc>
          <w:tcPr>
            <w:tcW w:w="1986" w:type="dxa"/>
            <w:tcBorders>
              <w:top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Хъизан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Эбел,эмен,к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одоэбел, к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 xml:space="preserve">удада,       </w:t>
            </w:r>
          </w:p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яц,вац,яс,вас,яцг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ал,вацг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ал, циниг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ал,мажикь,  имг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ал,ункъг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ал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Лъай-хъвай гьаби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Суратал 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Сурат бахъизе</w:t>
            </w:r>
          </w:p>
        </w:tc>
        <w:tc>
          <w:tcPr>
            <w:tcW w:w="823" w:type="dxa"/>
            <w:tcBorders>
              <w:top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466"/>
        </w:trPr>
        <w:tc>
          <w:tcPr>
            <w:tcW w:w="532" w:type="dxa"/>
            <w:tcBorders>
              <w:top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17365D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6</w:t>
            </w:r>
          </w:p>
        </w:tc>
        <w:tc>
          <w:tcPr>
            <w:tcW w:w="1986" w:type="dxa"/>
            <w:tcBorders>
              <w:top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Инсан ва гьесул лугби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Бет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ер,нодо,рас,г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ин(г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ундул),бер(берал),квер(кверал),гъеж(гъуждул),бох(бохдул),наку(накаби),к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аркьен(к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аркьаби),г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оно(г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анаби,кьенсер(кьунсрул), 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елех (т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елхал),мег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ер,к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ал, цаби, 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усал, габур,щекъер, керен, чехь? мугъ, х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ет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е (х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ал),килищ(килщал)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Хъизан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Диск,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Презентация  «Инсанасул лугбал»</w:t>
            </w:r>
          </w:p>
        </w:tc>
        <w:tc>
          <w:tcPr>
            <w:tcW w:w="1985" w:type="dxa"/>
            <w:vMerge w:val="restart"/>
            <w:tcBorders>
              <w:top w:val="nil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984806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Ц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алдохъанасул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984806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 xml:space="preserve"> къо кин ине кколебали 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984806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лъималазул лъай –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984806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хъвай гьаби,гьел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984806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бит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 xml:space="preserve">араб режималде куцай 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984806"/>
                <w:sz w:val="24"/>
                <w:szCs w:val="24"/>
              </w:rPr>
            </w:pP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984806"/>
                <w:sz w:val="24"/>
                <w:szCs w:val="24"/>
              </w:rPr>
            </w:pP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984806"/>
                <w:sz w:val="24"/>
                <w:szCs w:val="24"/>
              </w:rPr>
            </w:pP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Лугбазда 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арал лъазаризе</w:t>
            </w:r>
          </w:p>
        </w:tc>
        <w:tc>
          <w:tcPr>
            <w:tcW w:w="823" w:type="dxa"/>
            <w:tcBorders>
              <w:top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1751"/>
        </w:trPr>
        <w:tc>
          <w:tcPr>
            <w:tcW w:w="532" w:type="dxa"/>
            <w:tcBorders>
              <w:top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17365D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7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17365D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Расанк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аби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ясик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о,зенеро,г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андарак,</w:t>
            </w:r>
          </w:p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кубикал,торг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о,велосипед,чу, хвалчен,машина,самолёт, вертолёт,цилт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инч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,пил, таращ,катит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инч ва ц.</w:t>
            </w:r>
          </w:p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Инсан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Расанк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аби,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компьютер,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диск</w:t>
            </w:r>
          </w:p>
        </w:tc>
        <w:tc>
          <w:tcPr>
            <w:tcW w:w="1985" w:type="dxa"/>
            <w:vMerge/>
            <w:tcBorders>
              <w:top w:val="nil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Бищунго б. расанк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о босун , гьелъул  бицине</w:t>
            </w:r>
          </w:p>
        </w:tc>
        <w:tc>
          <w:tcPr>
            <w:tcW w:w="823" w:type="dxa"/>
            <w:tcBorders>
              <w:top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986"/>
        </w:trPr>
        <w:tc>
          <w:tcPr>
            <w:tcW w:w="532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17365D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8</w:t>
            </w:r>
          </w:p>
        </w:tc>
        <w:tc>
          <w:tcPr>
            <w:tcW w:w="1986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Рет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ел-хьит </w:t>
            </w:r>
          </w:p>
        </w:tc>
        <w:tc>
          <w:tcPr>
            <w:tcW w:w="567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Хъабарча,пальто,хьитал,щватаби, гурде,т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агъур, 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ажу, юбка, хъабало, гужгат, бухари, чакмаби,черекал, мачуял, туфлаби,квелъелал</w:t>
            </w:r>
          </w:p>
        </w:tc>
        <w:tc>
          <w:tcPr>
            <w:tcW w:w="1134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Хъизан</w:t>
            </w:r>
          </w:p>
        </w:tc>
        <w:tc>
          <w:tcPr>
            <w:tcW w:w="2268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Компьютер,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диск</w:t>
            </w:r>
          </w:p>
        </w:tc>
        <w:tc>
          <w:tcPr>
            <w:tcW w:w="1985" w:type="dxa"/>
            <w:vMerge/>
            <w:tcBorders>
              <w:top w:val="nil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Суратал рахъизе</w:t>
            </w:r>
          </w:p>
        </w:tc>
        <w:tc>
          <w:tcPr>
            <w:tcW w:w="823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825"/>
        </w:trPr>
        <w:tc>
          <w:tcPr>
            <w:tcW w:w="532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17365D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9</w:t>
            </w:r>
          </w:p>
        </w:tc>
        <w:tc>
          <w:tcPr>
            <w:tcW w:w="1986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Кванил ниг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матал</w:t>
            </w:r>
          </w:p>
        </w:tc>
        <w:tc>
          <w:tcPr>
            <w:tcW w:w="567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чед,чакар,ц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ам,чай,рахь,бакь,хоно(ханал),ччуг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а,х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ан,нах,пер, ламадур, картошка,чурпа</w:t>
            </w:r>
          </w:p>
        </w:tc>
        <w:tc>
          <w:tcPr>
            <w:tcW w:w="1134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Рет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ел-хьит</w:t>
            </w:r>
          </w:p>
        </w:tc>
        <w:tc>
          <w:tcPr>
            <w:tcW w:w="2268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Суратал</w:t>
            </w:r>
          </w:p>
        </w:tc>
        <w:tc>
          <w:tcPr>
            <w:tcW w:w="1985" w:type="dxa"/>
            <w:vMerge/>
            <w:tcBorders>
              <w:top w:val="nil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Сурат бахъизе</w:t>
            </w:r>
          </w:p>
        </w:tc>
        <w:tc>
          <w:tcPr>
            <w:tcW w:w="823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828"/>
        </w:trPr>
        <w:tc>
          <w:tcPr>
            <w:tcW w:w="532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17365D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10</w:t>
            </w:r>
          </w:p>
        </w:tc>
        <w:tc>
          <w:tcPr>
            <w:tcW w:w="1986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Кванил алатал.Ц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араг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Хьаг,гел,къоно,хинк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бахъ,</w:t>
            </w:r>
          </w:p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чашка,сурк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а,бугьун,нус,</w:t>
            </w:r>
          </w:p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уч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,гъадаро</w:t>
            </w:r>
          </w:p>
        </w:tc>
        <w:tc>
          <w:tcPr>
            <w:tcW w:w="1134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Кванил ниг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матал</w:t>
            </w:r>
          </w:p>
        </w:tc>
        <w:tc>
          <w:tcPr>
            <w:tcW w:w="2268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Карточкаби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суратал, макетал</w:t>
            </w:r>
          </w:p>
        </w:tc>
        <w:tc>
          <w:tcPr>
            <w:tcW w:w="1985" w:type="dxa"/>
            <w:vMerge/>
            <w:tcBorders>
              <w:top w:val="nil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Сурат бахъизе</w:t>
            </w:r>
          </w:p>
        </w:tc>
        <w:tc>
          <w:tcPr>
            <w:tcW w:w="823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974"/>
        </w:trPr>
        <w:tc>
          <w:tcPr>
            <w:tcW w:w="532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17365D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11</w:t>
            </w:r>
          </w:p>
        </w:tc>
        <w:tc>
          <w:tcPr>
            <w:tcW w:w="1986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Ах .Пихъ 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Текст  «Ах», гь.84 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 (лъималазе 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ализе)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еч,гени,микьир,ц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ибил,</w:t>
            </w:r>
          </w:p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хъарпуз,кокон,ч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анч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ур,</w:t>
            </w:r>
          </w:p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жага,баг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ли,х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аваг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еч,хурма пихъ,гени,г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еч,лъимал,ч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еп, мали,х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алт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и,ах,гъвет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, (гъут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би),пихъ</w:t>
            </w:r>
          </w:p>
        </w:tc>
        <w:tc>
          <w:tcPr>
            <w:tcW w:w="1134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Кванил алатал. 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араг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       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«Пихъ»,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макетал </w:t>
            </w:r>
          </w:p>
        </w:tc>
        <w:tc>
          <w:tcPr>
            <w:tcW w:w="1985" w:type="dxa"/>
            <w:vMerge/>
            <w:tcBorders>
              <w:top w:val="nil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Суратал рахъизе</w:t>
            </w:r>
          </w:p>
        </w:tc>
        <w:tc>
          <w:tcPr>
            <w:tcW w:w="823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974"/>
        </w:trPr>
        <w:tc>
          <w:tcPr>
            <w:tcW w:w="532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17365D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12</w:t>
            </w:r>
          </w:p>
        </w:tc>
        <w:tc>
          <w:tcPr>
            <w:tcW w:w="1986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Паст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</w:p>
        </w:tc>
        <w:tc>
          <w:tcPr>
            <w:tcW w:w="567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Картошка,ч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ак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улт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ан,пер, ражи,хъабахъ,хъарпуз, охцер  паст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ан, пилпил,бадрижан, помидор ,ламадур,талган</w:t>
            </w:r>
          </w:p>
        </w:tc>
        <w:tc>
          <w:tcPr>
            <w:tcW w:w="1134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Ах .Пихъ</w:t>
            </w:r>
          </w:p>
        </w:tc>
        <w:tc>
          <w:tcPr>
            <w:tcW w:w="2268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       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«Овощал», макетал  </w:t>
            </w:r>
          </w:p>
        </w:tc>
        <w:tc>
          <w:tcPr>
            <w:tcW w:w="1985" w:type="dxa"/>
            <w:vMerge/>
            <w:tcBorders>
              <w:top w:val="nil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Суратал рахъизе</w:t>
            </w:r>
          </w:p>
        </w:tc>
        <w:tc>
          <w:tcPr>
            <w:tcW w:w="823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558"/>
        </w:trPr>
        <w:tc>
          <w:tcPr>
            <w:tcW w:w="532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17365D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13</w:t>
            </w:r>
          </w:p>
        </w:tc>
        <w:tc>
          <w:tcPr>
            <w:tcW w:w="1986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ул алатал</w:t>
            </w:r>
          </w:p>
        </w:tc>
        <w:tc>
          <w:tcPr>
            <w:tcW w:w="567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Бел, газа, кьохорхо, хъухъадиро,кварт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34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Паст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</w:p>
        </w:tc>
        <w:tc>
          <w:tcPr>
            <w:tcW w:w="2268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Суратазул словарь,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диск</w:t>
            </w:r>
          </w:p>
        </w:tc>
        <w:tc>
          <w:tcPr>
            <w:tcW w:w="1985" w:type="dxa"/>
            <w:vMerge/>
            <w:tcBorders>
              <w:top w:val="nil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Суратал рахъизе</w:t>
            </w:r>
          </w:p>
        </w:tc>
        <w:tc>
          <w:tcPr>
            <w:tcW w:w="823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837"/>
        </w:trPr>
        <w:tc>
          <w:tcPr>
            <w:tcW w:w="532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17365D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14</w:t>
            </w:r>
          </w:p>
        </w:tc>
        <w:tc>
          <w:tcPr>
            <w:tcW w:w="1986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Рукъалъул ва г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алхул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.  ва жанаварал 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«Царал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илла»,  «Гороч»гь.8283(лъималазе 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ализе),   гь .77</w:t>
            </w:r>
          </w:p>
        </w:tc>
        <w:tc>
          <w:tcPr>
            <w:tcW w:w="567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ака,гамущ,бече,чу,тайи, х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ама,к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ерт,чахъу,дег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ен,ц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ц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е,кьег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ер, бурут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,г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ала,куй, ц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иркъ, гъалбац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,варани, гъаплан, маймалак,ци,бац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, цер,цакьу,гвангва,бакьуч, 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ужрукъ</w:t>
            </w:r>
          </w:p>
        </w:tc>
        <w:tc>
          <w:tcPr>
            <w:tcW w:w="1134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Пихъ</w:t>
            </w:r>
          </w:p>
        </w:tc>
        <w:tc>
          <w:tcPr>
            <w:tcW w:w="2268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Презентациял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«Рукъалъул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айванал» , «Г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алхул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айванал»</w:t>
            </w:r>
          </w:p>
        </w:tc>
        <w:tc>
          <w:tcPr>
            <w:tcW w:w="1985" w:type="dxa"/>
            <w:vMerge/>
            <w:tcBorders>
              <w:top w:val="nil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Суратал рахъизе</w:t>
            </w:r>
          </w:p>
        </w:tc>
        <w:tc>
          <w:tcPr>
            <w:tcW w:w="823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850"/>
        </w:trPr>
        <w:tc>
          <w:tcPr>
            <w:tcW w:w="532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17365D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15</w:t>
            </w:r>
          </w:p>
        </w:tc>
        <w:tc>
          <w:tcPr>
            <w:tcW w:w="1986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Рукъалъул ва г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алхул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анч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«Гъот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орко» кеч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            (лъималазе 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ализе)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анк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у, 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инч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 xml:space="preserve"> , х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елеко, 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алхул ва рукъалъул ордек, хъаз ,гургур ,г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анса, милъиршо, булбул, гъеду, микки,ч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ег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ергъеду,ч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ег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ерх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инч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,ц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ум,лачен, къункъра,х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анкъва ва гь.ц</w:t>
            </w:r>
          </w:p>
        </w:tc>
        <w:tc>
          <w:tcPr>
            <w:tcW w:w="1134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Презентациял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«Рукъалъул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анч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и», «Г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алхул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анч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и»</w:t>
            </w:r>
          </w:p>
        </w:tc>
        <w:tc>
          <w:tcPr>
            <w:tcW w:w="1985" w:type="dxa"/>
            <w:vMerge/>
            <w:tcBorders>
              <w:top w:val="nil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Суратал рахъизе</w:t>
            </w:r>
          </w:p>
        </w:tc>
        <w:tc>
          <w:tcPr>
            <w:tcW w:w="823" w:type="dxa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848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17365D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16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Лъаг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алил заманаби.                 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Анкьил къоял.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Хасалихълъи,хасел,их,рии, Итни,Талат,Арбаг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,Хамиз, Рузман,Шамат,Гьат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ехь, лъаг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алил заман. суратал</w:t>
            </w:r>
          </w:p>
        </w:tc>
        <w:tc>
          <w:tcPr>
            <w:tcW w:w="1985" w:type="dxa"/>
            <w:vMerge/>
            <w:tcBorders>
              <w:top w:val="nil"/>
              <w:bottom w:val="nil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Сурат бахъизе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948B7" w:rsidRPr="00040116">
        <w:trPr>
          <w:trHeight w:val="84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17365D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-18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Нн  Сс   Рр 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 ва гьаркьал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Росу, нису, сасу,рас, соно,раса,нису,нус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ул алатал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ехь, суратал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Текст  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ализе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948B7" w:rsidRPr="00040116">
        <w:trPr>
          <w:trHeight w:val="7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19-20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Вв  Пп  Мм  Зз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 ва гьаркьал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Исана,пер,зурма,заз,пил,варани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Нн  Сс   Рр 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 ва гь.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 компьютер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Текст 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ализе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948B7" w:rsidRPr="00040116">
        <w:trPr>
          <w:trHeight w:val="98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21-22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Бб  Дд  Яя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 ва гьаркьал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Дарман,дараби,дарсал,</w:t>
            </w:r>
          </w:p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яс,баба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Вв  Пп  Мм  Зз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. ва гь.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 компьютер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Текст 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ализе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948B7" w:rsidRPr="00040116">
        <w:trPr>
          <w:trHeight w:val="91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23-24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Лл  Цц  Гг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 ва гьаркьал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Лалу, цер,гургур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Бб  Дд  Яя х1.ва гьаркьал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ехь, компьютер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Текст 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ализе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63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25-26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Тт  Кк  Чч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 ва гьаркьал«Тимурил Тулпар» ,  «Кету», «Чарук»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Тулпар,тириго,тиризе,кечаб, кутакалда,чараб,тайи, тулакаб,чакар,чордезабула,</w:t>
            </w:r>
          </w:p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чангит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Лл  Цц  Гг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. ва гьаркьал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ехь,сурат компьютер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Текст 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ализе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66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27-28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Шш  Жж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 ва гьаркьал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Шал,Шамай,азбар, жага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Тт  Кк  Чч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. ва гьаркьал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ехь,  компьютер, суратал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Текст 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ализе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82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29-30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Щщ  Юю  Хх .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Гаргар.Суалал ва жавабал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Гаргар,щуб,бецана,дад,щар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Шш  Жж 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. ва гь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ехь, компьютер, диск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Текст 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ализе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88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31-32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Фф    Ээ Ъ 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 ва гьаркьал          Кьерал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Тукен, эхетена.узданал этекал, баг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араб,хъах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илаб, ч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ег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ераб, хъах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аб,сурмияб, 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огьилаб манаршияб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Щщ  Юю  Хх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. ва гь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Суратал, 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ехь,бицанк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аби, карточкаби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Текст  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ализе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84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33-34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Лъ лъ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 ва гьаракь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Текст  «Лъар»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ламадур, хуриса, лъедезе,</w:t>
            </w:r>
          </w:p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лъар, росдада, малъула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Фф    Ээ Ъ 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. ва гь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ехь,суратал,  Лъ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арпалъул презентация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Текст 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ализе,     Лъ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арп хъвараб карт.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84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35-36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  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 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   ва гьаракь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Текст «Асият»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Цер,ц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ер,бацана,буцана,бац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ана,</w:t>
            </w:r>
          </w:p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буцана, ц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адираби,ц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унц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 xml:space="preserve">ра, хараби,хехго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Лъ лъ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 ва гьаракь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ехь,суратал, 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 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арпалъул презентация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984806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х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арпал ц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 xml:space="preserve">ализе ва хъвазе лъай, 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зах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матал хасал 13 х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арп лъималазда къосинч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ого лъай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Текст 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ализе, карточка гьабизе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81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37-38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  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  ва гьаракь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Текст «Черей»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Бетизе, бет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изе, 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езе, тезе,юссана,чорокаб ,т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арс, сапун,черезе,черей,квар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  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 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   ва гьаракь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Карточкаби, суратал, 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ехь,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арпалъул презентация,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Текст 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ализе карточка гьабизе,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93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39-40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  ч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   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  ва гьаракь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Текст «Ч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ороло»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Бичизе, бич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изе, бачана, бач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ана, чалу  , ч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алу,мачу, мач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у, ч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ороло, ролъул хур, ханал, ч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арадизе,бусен, 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анч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и,иш,ч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ирч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идана,ч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ар бет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ана, лъилъаризе, ч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обого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  тI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  ва гьаракь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ехь, карточкаби,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арпалъул презентация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Текст 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ализе карточка гьабизе,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508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41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Диктант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</w:t>
            </w:r>
            <w:r w:rsidRPr="000401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ч</w:t>
            </w:r>
            <w:r w:rsidRPr="000401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х1ва гь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Авар алфавит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B948B7" w:rsidRPr="00040116">
        <w:trPr>
          <w:trHeight w:val="94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42-43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Гъ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 ва гьаракь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Текст «Гъабу»</w:t>
            </w:r>
          </w:p>
          <w:p w:rsidR="00B948B7" w:rsidRPr="00040116" w:rsidRDefault="00B948B7" w:rsidP="00040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Халича, гъаргъар,</w:t>
            </w:r>
          </w:p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гаргар, бугъа, гъеду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Хасал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ехь,суратал,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арпалъул презентация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Текст 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ализе, гь.44, карточка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81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  <w:t>44-45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Гъ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 хъвай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040116">
              <w:rPr>
                <w:rFonts w:ascii="Times New Roman" w:hAnsi="Times New Roman" w:cs="Times New Roman"/>
              </w:rPr>
              <w:t>Гъеду, гъабу, гъвет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Хасал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Суратаздасан гьит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иналго 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текстал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 цо чанго предложениялдасан г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уц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арал)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рицине бажари,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пихъазда, бат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и-бат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иял т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аг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алабазда ,рет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ел-хьиталда ц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арал лъай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хъизаналъул агьлуялда , г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агарлъиялда ц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арал лъай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81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A86454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  <w:t>46-47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Гь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 ва гьаракь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Текст  «Гьобо»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Гьобо, гьабигьан, гьалбал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Хасал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таблица, суратал,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арп. презентация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Текст 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ализе, гь.45 карточка гьабизе,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81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  <w:t>48-49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</w:pP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Гь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 хъвай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Гьумер,гьин,гьан,гьор,бугьун, гьими,гьумер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Хасал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Сурат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8B7" w:rsidRPr="00A86454" w:rsidRDefault="00B948B7" w:rsidP="00A86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5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  <w:t>50-51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 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. ва гь. Текст  «Г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инт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инт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и, 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азу, 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ор, мег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ер,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Хасал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 суратал,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арп. презентация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Текст 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ализе, гь.46 карточка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56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  <w:t>52-53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 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 хъвай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анк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,г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ус, 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ала,г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ер,г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Хасал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81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  <w:t>54-56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Къ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 ва гьаракьТекст   «Къудул чу»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Къаде,Къуду, къокъана, бакъизе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Хасал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ехь,суратал,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арпалъул презентация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Текст 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ализе, гь.47, карточка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56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  <w:t>57-58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Къ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 хъвай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Калам, къалам,къор,бакъ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Хасал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Карточкаби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суратал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81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  <w:t>59-60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Кь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 ва гьаракьТекст  «Ц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ияб ах»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Кьо,ракь,микьир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Хасал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ехь,суратал,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арпалъул презентация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Текст 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ализе, гь.48, карточка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  <w:t>61-62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  Кь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 хъвай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Кьер,кьили макьу,ракьа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Хасал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Суратал,т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99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  <w:t>63-64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 ва гьаракь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Текст «Г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анк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ал»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анк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ал,т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инч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,к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арчанал,  рак гъоларого,зигардана, разилъана, ахир,рохел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Хасал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ехь,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суратал, презентация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Текст 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ализе, гь.49, карточка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58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  <w:t>65-66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арп хъвай 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К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ул,к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илик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,к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одо, к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удада, к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Хасал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 суратал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81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  <w:t>67-68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Хъ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арп ва гьаракь 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Хъвана,аргъан,къали,</w:t>
            </w:r>
          </w:p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кепаб концерт,хъат ч1вана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Хасал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ехь, суратал, презентация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маг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арул мац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алда расанк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абазда ц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арал лъай,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алул алатазда ц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арал лъай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алдохъанасул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къо кин ине колебали 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лъималазул лъай –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хъвай гьаби,гьезда 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бит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араб режим лъай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Текст 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ализе, гь.50, карточка гьабизе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568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  <w:t>69-70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Хъ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 хъвай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Хъабахъ,хъухъадиро,</w:t>
            </w:r>
          </w:p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хъабарча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Хасал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84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  <w:t>71-72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Хь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арп ва гьаракь 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и хьихьизе,бахьинал, г1ехьелаб,г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ухьби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Хасал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 суратал, презентация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Текст 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ализе, гь.51, карточка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70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  <w:t>73-74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Хь  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арп хъвай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Хьаг,хьитал,рахь, рохь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Хасал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81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  <w:t>75-76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арп ва гьаракь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Х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анч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азул рукъ,</w:t>
            </w:r>
          </w:p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ч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ух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араб х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елеко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Хасал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ехь,сурат суратал, презентация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Текст 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ализе, гь.52 карточка гьабизе,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71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  <w:t>7-78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 хъвай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Х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ама, х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ули, х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ор, х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ур,х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Хасал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ехь, суратал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81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  <w:t>79-80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13 хасаб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арп такрар гьабиялъул 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Хасал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ехь, алфавит, таблица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72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  <w:t>81-82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Ё, ы, ь 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Цудунго,хинго, ёлка, фонарь, апрель ,печь,лыжаби, выставка,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Хасал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Суратал, 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Текстал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ализе, гь.53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112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  <w:t>83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«Ц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уне ниж» Р.Х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амзатов</w:t>
            </w:r>
          </w:p>
          <w:p w:rsidR="00B948B7" w:rsidRPr="00040116" w:rsidRDefault="00B948B7" w:rsidP="0004011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«Хасел бач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ана» текст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Гьерсидаса,яргъидаса,рагъалдаса,мац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идаса,зоб,дуниял,ралъад,г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умру,хъещт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еро,чанагъ,ц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ер, 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азул васик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о,рак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 xml:space="preserve"> гъун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Хасал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ехь, карточкаби, Расулил суратал, компьютер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Кеч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 рек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ехъе лъазабизе гь.56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81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  <w:t>84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«Росу берцин»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 Текст «Базаралда» текст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Мац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, к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ал, ца,сан, гьими ,г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еч, пихъ, гьан, микьир, паст1ан, къваридаб , кьарияб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Хасал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 карточкаби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Чвахун 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ализе,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гь.59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708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  <w:t>85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«Ахикь» текст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К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ут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и, гъот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орк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о,гъут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би,</w:t>
            </w:r>
          </w:p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лъалъана,лъедана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Хасал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Карточкаби, суратал, 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Чвахун 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ализе гь.60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70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  <w:t>86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Гаргар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Жага, инсуца,гъабу, гьури, гьоц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о,ц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орой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Хасал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ехь, карточкаби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арпал ц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ализе ва хъвазе лъай, 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зах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матал хасал 13 х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арп лъималазда къосинч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ого лъай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Чвахун 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ализе гь.61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69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  <w:t>87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удада»  текст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Свак, 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едерго,</w:t>
            </w:r>
          </w:p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ажаибал,хьвадула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Хасал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авар алфавит 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Чвахун 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ализе гь.62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69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  <w:t>88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«Х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елеко», Торг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о», «Т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угьдул»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Ц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умгунги багъана, ц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акъаб буго, к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анц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ур, тирила, 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охил раг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алда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Хасал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ехь,сурат карточкаби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Текстал 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ализе, гь.63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10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  <w:t>89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Гаргар, «Ясик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о»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Хьухь, ясик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о, х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ули,кинит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Хасал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ехь,  суратал, карточкаби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Кеч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 рек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ехъе лъазабизе, бицанк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о, гь.65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84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  <w:t>90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13 хасаб х1арп такрар гьаби  Р.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Хасал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ехь,  карточкаби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5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  <w:t>91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ужрукъ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ужрукъ,ч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инхъи,</w:t>
            </w:r>
          </w:p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борохь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Суратал, 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 карточкаби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Текст 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ализе, гь.66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5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  <w:t>92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 текст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ут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ал, къудкул,</w:t>
            </w:r>
          </w:p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х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анч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и, кварал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ехь, карточкаби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Текст 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ализе, гь.67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68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  <w:t>93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Бурут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ги таращги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Бурут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,таращ, хвалчаби, 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урдада, хапдола,х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апдола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ехь, карточкаби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Текст 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ализе, гь.69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10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  <w:t>94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Гьобо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Недегьаб, гьобо, гьобол,ригь, гьайбатаб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Гь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Карточкаби, суратал, 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Чвахун 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ализе,гь.69, бицанк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64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  <w:t>95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Кверал меседил вас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Устар, гъамас,рукъ, 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ехь, карточкаби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ализе гь.71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83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  <w:t>96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</w:pP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Сунца щиб гьабулеб бугеб?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Ц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ц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е, чахъу, куй, 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 xml:space="preserve">ала, бече, чу, оц,гъалай,квасквас,юргъан, хъат,чапулеб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Р.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айванал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ехь,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авар алфавит,</w:t>
            </w:r>
          </w:p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 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ализе гь.71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70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  <w:t>97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икъва-маг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икъва,бо, лъехана,биххана, щущана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Хасал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ехь,          карточкаби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Гь.72, пасих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го 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ализе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85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  <w:t>98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Ралъдахъ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Ралъад,бахиллъун, ччуг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а, гъанц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а,х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апараби,   гъармахъал, баркаман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Хасал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ехь,сурат, карточкаби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Текст 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ализе, гь.73,    сурат бахъизе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68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  <w:t>100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урдада текст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  <w:r w:rsidRPr="00040116">
              <w:rPr>
                <w:rFonts w:ascii="Times New Roman" w:hAnsi="Times New Roman" w:cs="Times New Roman"/>
              </w:rPr>
              <w:t>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урдада,г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ат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илъи, росураг</w:t>
            </w:r>
            <w:r w:rsidRPr="00040116">
              <w:rPr>
                <w:rFonts w:ascii="Times New Roman" w:hAnsi="Times New Roman" w:cs="Times New Roman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</w:rPr>
              <w:t>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арп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ехь,  суратал карточкаби,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040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ализе, гь.74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71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  <w:t>101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Диктант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тIехь,  карточкаби, алфавит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8B7" w:rsidRPr="00040116">
        <w:trPr>
          <w:trHeight w:val="105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17365D"/>
                <w:sz w:val="24"/>
                <w:szCs w:val="24"/>
              </w:rPr>
              <w:t>102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Цебе малъараб материал  такрар гьаби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1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pStyle w:val="Subtitle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8B7" w:rsidRPr="00040116" w:rsidRDefault="00B948B7" w:rsidP="0004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48B7" w:rsidRPr="00472DB5" w:rsidRDefault="00B948B7" w:rsidP="002003DA">
      <w:pPr>
        <w:rPr>
          <w:rFonts w:ascii="Times New Roman" w:hAnsi="Times New Roman" w:cs="Times New Roman"/>
          <w:sz w:val="24"/>
          <w:szCs w:val="24"/>
        </w:rPr>
      </w:pPr>
    </w:p>
    <w:p w:rsidR="00B948B7" w:rsidRPr="00472DB5" w:rsidRDefault="00B948B7" w:rsidP="002003DA">
      <w:pPr>
        <w:rPr>
          <w:rFonts w:ascii="Times New Roman" w:hAnsi="Times New Roman" w:cs="Times New Roman"/>
          <w:sz w:val="24"/>
          <w:szCs w:val="24"/>
        </w:rPr>
      </w:pPr>
    </w:p>
    <w:sectPr w:rsidR="00B948B7" w:rsidRPr="00472DB5" w:rsidSect="00472DB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3919"/>
    <w:rsid w:val="00040116"/>
    <w:rsid w:val="00112980"/>
    <w:rsid w:val="00130180"/>
    <w:rsid w:val="00172BAC"/>
    <w:rsid w:val="00177A33"/>
    <w:rsid w:val="001A08B3"/>
    <w:rsid w:val="001A55FF"/>
    <w:rsid w:val="002003DA"/>
    <w:rsid w:val="00213708"/>
    <w:rsid w:val="002C01D3"/>
    <w:rsid w:val="002E236B"/>
    <w:rsid w:val="00316F93"/>
    <w:rsid w:val="003208E6"/>
    <w:rsid w:val="00350562"/>
    <w:rsid w:val="003D1820"/>
    <w:rsid w:val="003D369A"/>
    <w:rsid w:val="00413A95"/>
    <w:rsid w:val="00432A05"/>
    <w:rsid w:val="00472DB5"/>
    <w:rsid w:val="004E3D48"/>
    <w:rsid w:val="005B587E"/>
    <w:rsid w:val="00611DC3"/>
    <w:rsid w:val="0062106F"/>
    <w:rsid w:val="0064380B"/>
    <w:rsid w:val="00654569"/>
    <w:rsid w:val="00691C28"/>
    <w:rsid w:val="00693E1D"/>
    <w:rsid w:val="006C3919"/>
    <w:rsid w:val="006C58D4"/>
    <w:rsid w:val="006F5399"/>
    <w:rsid w:val="00732AA3"/>
    <w:rsid w:val="00746E2C"/>
    <w:rsid w:val="00774D47"/>
    <w:rsid w:val="007B4744"/>
    <w:rsid w:val="008A14E7"/>
    <w:rsid w:val="008D4767"/>
    <w:rsid w:val="008D64FF"/>
    <w:rsid w:val="00951A4A"/>
    <w:rsid w:val="00971D6B"/>
    <w:rsid w:val="009750F2"/>
    <w:rsid w:val="009A5FCF"/>
    <w:rsid w:val="00A238E7"/>
    <w:rsid w:val="00A42891"/>
    <w:rsid w:val="00A43639"/>
    <w:rsid w:val="00A86454"/>
    <w:rsid w:val="00B00A4E"/>
    <w:rsid w:val="00B14BB2"/>
    <w:rsid w:val="00B32B42"/>
    <w:rsid w:val="00B85C52"/>
    <w:rsid w:val="00B948B7"/>
    <w:rsid w:val="00BE1AE1"/>
    <w:rsid w:val="00C609B5"/>
    <w:rsid w:val="00C609F7"/>
    <w:rsid w:val="00C64FE9"/>
    <w:rsid w:val="00CC4510"/>
    <w:rsid w:val="00CE39A6"/>
    <w:rsid w:val="00D53C2E"/>
    <w:rsid w:val="00D80676"/>
    <w:rsid w:val="00DC177B"/>
    <w:rsid w:val="00DF2BC5"/>
    <w:rsid w:val="00F356A3"/>
    <w:rsid w:val="00FA5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919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C3919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C3919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6C3919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6C3919"/>
    <w:rPr>
      <w:rFonts w:ascii="Cambria" w:hAnsi="Cambria" w:cs="Cambria"/>
      <w:b/>
      <w:bCs/>
      <w:color w:val="4F81BD"/>
      <w:sz w:val="26"/>
      <w:szCs w:val="26"/>
    </w:rPr>
  </w:style>
  <w:style w:type="paragraph" w:styleId="Title">
    <w:name w:val="Title"/>
    <w:basedOn w:val="Normal"/>
    <w:next w:val="Normal"/>
    <w:link w:val="TitleChar"/>
    <w:uiPriority w:val="99"/>
    <w:qFormat/>
    <w:rsid w:val="006C3919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rsid w:val="006C3919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6C3919"/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6C3919"/>
    <w:rPr>
      <w:rFonts w:ascii="Cambria" w:hAnsi="Cambria" w:cs="Cambria"/>
      <w:i/>
      <w:iCs/>
      <w:color w:val="4F81BD"/>
      <w:spacing w:val="15"/>
      <w:sz w:val="24"/>
      <w:szCs w:val="24"/>
    </w:rPr>
  </w:style>
  <w:style w:type="table" w:styleId="TableGrid">
    <w:name w:val="Table Grid"/>
    <w:basedOn w:val="TableNormal"/>
    <w:uiPriority w:val="99"/>
    <w:rsid w:val="006C3919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B85C52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351</TotalTime>
  <Pages>8</Pages>
  <Words>1774</Words>
  <Characters>10113</Characters>
  <Application>Microsoft Office Outlook</Application>
  <DocSecurity>0</DocSecurity>
  <Lines>0</Lines>
  <Paragraphs>0</Paragraphs>
  <ScaleCrop>false</ScaleCrop>
  <Company>Мир Музыки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Sarat</dc:creator>
  <cp:keywords/>
  <dc:description/>
  <cp:lastModifiedBy>Абакар</cp:lastModifiedBy>
  <cp:revision>24</cp:revision>
  <cp:lastPrinted>2017-09-10T15:59:00Z</cp:lastPrinted>
  <dcterms:created xsi:type="dcterms:W3CDTF">2012-11-04T03:49:00Z</dcterms:created>
  <dcterms:modified xsi:type="dcterms:W3CDTF">2017-10-19T19:20:00Z</dcterms:modified>
</cp:coreProperties>
</file>